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F3CD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CF3CD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CF3C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CF3C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CF3C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CF3C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CF3C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CF3CD1" w:rsidRPr="00CF3CD1">
          <w:rPr>
            <w:b w:val="0"/>
          </w:rPr>
          <w:t xml:space="preserve"> 07143/047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CF3CD1" w:rsidP="00232C8F">
            <w:r>
              <w:t>Врач-анестезиолог-реаниматолог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CF3CD1" w:rsidP="00232C8F">
            <w:r>
              <w:t>20463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CF3CD1" w:rsidRPr="00CF3CD1">
          <w:rPr>
            <w:rStyle w:val="aa"/>
          </w:rPr>
          <w:t xml:space="preserve"> Отделение анестезиологии-реанимации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CF3CD1" w:rsidRPr="00CF3CD1">
          <w:rPr>
            <w:rStyle w:val="aa"/>
          </w:rPr>
          <w:t>4;</w:t>
        </w:r>
        <w:r w:rsidR="00CF3CD1" w:rsidRPr="00CF3CD1">
          <w:rPr>
            <w:u w:val="single"/>
          </w:rPr>
          <w:t xml:space="preserve">  07143/047, 07143/047-1А (07143/047), 07143/047-2А (07143/047), 07143/047-3А (07143/047)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CF3CD1" w:rsidRPr="00CF3CD1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CF3CD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CF3CD1" w:rsidP="00C31869">
            <w:pPr>
              <w:jc w:val="center"/>
            </w:pPr>
            <w:r>
              <w:t>4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CF3CD1" w:rsidP="00C31869">
            <w:pPr>
              <w:jc w:val="center"/>
            </w:pPr>
            <w:r>
              <w:t>0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CF3CD1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CF3CD1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CF3CD1" w:rsidP="00C31869">
            <w:pPr>
              <w:jc w:val="center"/>
            </w:pPr>
            <w:r>
              <w:t>002-980-371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CF3CD1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F3CD1" w:rsidRDefault="00CF3CD1" w:rsidP="00C31869">
            <w:pPr>
              <w:jc w:val="center"/>
            </w:pPr>
            <w:r>
              <w:t>003-696-931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3CD1" w:rsidRPr="003947ED" w:rsidRDefault="00CF3CD1" w:rsidP="00AD14A4">
            <w:pPr>
              <w:rPr>
                <w:rStyle w:val="a7"/>
              </w:rPr>
            </w:pPr>
          </w:p>
        </w:tc>
      </w:tr>
      <w:tr w:rsidR="00CF3CD1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F3CD1" w:rsidRDefault="00CF3CD1" w:rsidP="00C31869">
            <w:pPr>
              <w:jc w:val="center"/>
            </w:pPr>
            <w:r>
              <w:t>156-050-153 31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3CD1" w:rsidRPr="003947ED" w:rsidRDefault="00CF3CD1" w:rsidP="00AD14A4">
            <w:pPr>
              <w:rPr>
                <w:rStyle w:val="a7"/>
              </w:rPr>
            </w:pPr>
          </w:p>
        </w:tc>
      </w:tr>
      <w:tr w:rsidR="00CF3CD1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CF3CD1" w:rsidRDefault="00CF3CD1" w:rsidP="00C31869">
            <w:pPr>
              <w:jc w:val="center"/>
            </w:pPr>
            <w:r>
              <w:t>018-028-725 35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3CD1" w:rsidRPr="003947ED" w:rsidRDefault="00CF3CD1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CF3CD1" w:rsidRPr="00CF3CD1">
          <w:rPr>
            <w:rStyle w:val="aa"/>
          </w:rPr>
          <w:t xml:space="preserve"> ПЭВМ,</w:t>
        </w:r>
        <w:r w:rsidR="00CF3CD1" w:rsidRPr="00CF3CD1">
          <w:rPr>
            <w:u w:val="single"/>
          </w:rPr>
          <w:t xml:space="preserve"> аппарат наркоза ФАБИУС, аппарат искусственной вентиляции легких, медицинский инструментарий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CF3CD1" w:rsidRPr="00CF3CD1">
          <w:rPr>
            <w:rStyle w:val="aa"/>
          </w:rPr>
          <w:t xml:space="preserve"> Этанол,</w:t>
        </w:r>
        <w:r w:rsidR="00CF3CD1" w:rsidRPr="00CF3CD1">
          <w:rPr>
            <w:u w:val="single"/>
          </w:rPr>
          <w:t xml:space="preserve"> вещества для наркоза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F3CD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F3CD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CF3C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CF3CD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CF3C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C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C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C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C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CD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C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CF3C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221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1.2.33.1., п. 2.4., п. 3.2.2.2.;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E3258E" w:rsidRPr="00E3258E">
          <w:rPr>
            <w:i/>
            <w:u w:val="single"/>
          </w:rPr>
          <w:t>1. Рекомендации по улучшению и оздоровлению условий труда:</w:t>
        </w:r>
        <w:r w:rsidR="00E3258E" w:rsidRPr="00E3258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E3258E" w:rsidRPr="00E3258E">
          <w:rPr>
            <w:i/>
            <w:u w:val="single"/>
          </w:rPr>
          <w:tab/>
          <w:t>   </w:t>
        </w:r>
        <w:r w:rsidR="00E3258E" w:rsidRPr="00E3258E">
          <w:rPr>
            <w:i/>
            <w:u w:val="single"/>
          </w:rPr>
          <w:br/>
          <w:t xml:space="preserve"> 1.2. Организовать рациональные режимы труда  и отдыха (Снижение напряженности трудового процесса);</w:t>
        </w:r>
        <w:r w:rsidR="00E3258E" w:rsidRPr="00E3258E">
          <w:rPr>
            <w:i/>
            <w:u w:val="single"/>
          </w:rPr>
          <w:tab/>
          <w:t>   </w:t>
        </w:r>
        <w:r w:rsidR="00E3258E" w:rsidRPr="00E3258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E3258E" w:rsidRPr="00E3258E">
          <w:rPr>
            <w:i/>
            <w:u w:val="single"/>
          </w:rPr>
          <w:tab/>
          <w:t>   </w:t>
        </w:r>
        <w:r w:rsidR="00E3258E" w:rsidRPr="00E3258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E3258E" w:rsidRPr="00E3258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E3258E" w:rsidRPr="00E3258E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F3CD1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F3CD1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CF3C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F3CD1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F3CD1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CF3C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(дата)</w:t>
            </w: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  <w:r>
              <w:t xml:space="preserve">Председатель первичной </w:t>
            </w:r>
            <w:r>
              <w:lastRenderedPageBreak/>
              <w:t>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(дата)</w:t>
            </w: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E3258E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CF3C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CF3CD1" w:rsidP="004E51DC">
            <w:pPr>
              <w:pStyle w:val="a8"/>
            </w:pPr>
            <w:r>
              <w:t>Ковалев Константин Александрович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CF3C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CF3CD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EF07A3">
            <w:pPr>
              <w:pStyle w:val="a8"/>
            </w:pPr>
            <w:r>
              <w:t>Попов Владимир Васильевич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3CD1" w:rsidRPr="00CF3CD1" w:rsidRDefault="00CF3CD1" w:rsidP="00EF07A3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(дата)</w:t>
            </w: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EF07A3">
            <w:pPr>
              <w:pStyle w:val="a8"/>
            </w:pPr>
            <w:r>
              <w:t>Маштаков Павел Владимирович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3CD1" w:rsidRPr="00CF3CD1" w:rsidRDefault="00CF3CD1" w:rsidP="00EF07A3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(дата)</w:t>
            </w: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EF07A3">
            <w:pPr>
              <w:pStyle w:val="a8"/>
            </w:pPr>
            <w:r>
              <w:t>Курамшин Рифкат Камильевич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CD1" w:rsidRPr="00CF3CD1" w:rsidRDefault="00CF3CD1" w:rsidP="004E51DC">
            <w:pPr>
              <w:pStyle w:val="a8"/>
            </w:pPr>
          </w:p>
        </w:tc>
      </w:tr>
      <w:tr w:rsidR="00CF3CD1" w:rsidRPr="00CF3CD1" w:rsidTr="00CF3C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CF3CD1" w:rsidRPr="00CF3CD1" w:rsidRDefault="00CF3CD1" w:rsidP="00EF07A3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CF3CD1" w:rsidRPr="00CF3CD1" w:rsidRDefault="00CF3CD1" w:rsidP="004E51DC">
            <w:pPr>
              <w:pStyle w:val="a8"/>
              <w:rPr>
                <w:vertAlign w:val="superscript"/>
              </w:rPr>
            </w:pPr>
            <w:r w:rsidRPr="00CF3CD1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CF3CD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CE74CF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CE74CF" w:rsidRPr="00C31869">
            <w:rPr>
              <w:rStyle w:val="ad"/>
              <w:sz w:val="20"/>
              <w:szCs w:val="20"/>
            </w:rPr>
            <w:fldChar w:fldCharType="separate"/>
          </w:r>
          <w:r w:rsidR="00CF3CD1">
            <w:rPr>
              <w:rStyle w:val="ad"/>
              <w:noProof/>
              <w:sz w:val="20"/>
              <w:szCs w:val="20"/>
            </w:rPr>
            <w:t>1</w:t>
          </w:r>
          <w:r w:rsidR="00CE74CF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F3CD1" w:rsidRPr="00CF3CD1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nal_rms" w:val="4;  07143/047, 07143/047-1А (07143/047), 07143/047-2А (07143/047), 07143/047-3А (07143/047)"/>
    <w:docVar w:name="att_date" w:val="    "/>
    <w:docVar w:name="att_num" w:val="    "/>
    <w:docVar w:name="att_org" w:val="    "/>
    <w:docVar w:name="att_zakl" w:val="- заключение;"/>
    <w:docVar w:name="ceh_info" w:val=" Отделение анестезиологии-реанимации"/>
    <w:docVar w:name="class" w:val=" не определен "/>
    <w:docVar w:name="close_doc_flag" w:val="0"/>
    <w:docVar w:name="co_classes" w:val="   "/>
    <w:docVar w:name="codeok" w:val=" 20463 "/>
    <w:docVar w:name="codeok " w:val="    "/>
    <w:docVar w:name="col18" w:val=" 0 "/>
    <w:docVar w:name="colanal" w:val="  Отсутствуют"/>
    <w:docVar w:name="colrab" w:val=" 1 "/>
    <w:docVar w:name="colrab_anal" w:val=" 4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7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A0307BB021C64784BEEFDBF4CBAE48FD"/>
    <w:docVar w:name="rm_id" w:val="249"/>
    <w:docVar w:name="rm_name" w:val="                                          "/>
    <w:docVar w:name="rm_number" w:val=" 07143/047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напряженно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Этанол, вещества для наркоз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07219"/>
    <w:rsid w:val="00110025"/>
    <w:rsid w:val="00122167"/>
    <w:rsid w:val="00131541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16434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F1397"/>
    <w:rsid w:val="008210D0"/>
    <w:rsid w:val="00835248"/>
    <w:rsid w:val="00883461"/>
    <w:rsid w:val="00885FB9"/>
    <w:rsid w:val="008D2942"/>
    <w:rsid w:val="008E68DE"/>
    <w:rsid w:val="008E70C1"/>
    <w:rsid w:val="009039DF"/>
    <w:rsid w:val="0090588D"/>
    <w:rsid w:val="0092778A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1CE5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D65B9"/>
    <w:rsid w:val="00BE204A"/>
    <w:rsid w:val="00BE3C4A"/>
    <w:rsid w:val="00BF24FE"/>
    <w:rsid w:val="00C02721"/>
    <w:rsid w:val="00C03F4A"/>
    <w:rsid w:val="00C217B7"/>
    <w:rsid w:val="00C31869"/>
    <w:rsid w:val="00C81BF6"/>
    <w:rsid w:val="00CC6D65"/>
    <w:rsid w:val="00CD7B99"/>
    <w:rsid w:val="00CE3307"/>
    <w:rsid w:val="00CE74CF"/>
    <w:rsid w:val="00CF3CD1"/>
    <w:rsid w:val="00D1442B"/>
    <w:rsid w:val="00D21B6C"/>
    <w:rsid w:val="00D272CC"/>
    <w:rsid w:val="00D4425F"/>
    <w:rsid w:val="00D76DF8"/>
    <w:rsid w:val="00DB1272"/>
    <w:rsid w:val="00DB5302"/>
    <w:rsid w:val="00DD6B1F"/>
    <w:rsid w:val="00DD7329"/>
    <w:rsid w:val="00E0038D"/>
    <w:rsid w:val="00E124F4"/>
    <w:rsid w:val="00E3258E"/>
    <w:rsid w:val="00E36337"/>
    <w:rsid w:val="00E43EDA"/>
    <w:rsid w:val="00E64667"/>
    <w:rsid w:val="00E95BA5"/>
    <w:rsid w:val="00EB72AD"/>
    <w:rsid w:val="00EC37A1"/>
    <w:rsid w:val="00EF07A3"/>
    <w:rsid w:val="00EF3DC4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2016-10-18T07:35:00Z</dcterms:created>
  <dcterms:modified xsi:type="dcterms:W3CDTF">2016-10-18T09:24:00Z</dcterms:modified>
</cp:coreProperties>
</file>